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2DF92" w14:textId="77777777" w:rsidR="00976C61" w:rsidRDefault="00976C61" w:rsidP="00150225">
      <w:pPr>
        <w:pStyle w:val="a3"/>
        <w:spacing w:line="324" w:lineRule="exact"/>
        <w:rPr>
          <w:spacing w:val="0"/>
        </w:rPr>
      </w:pPr>
      <w:r>
        <w:rPr>
          <w:rFonts w:ascii="ＭＳ 明朝" w:hAnsi="ＭＳ 明朝" w:hint="eastAsia"/>
        </w:rPr>
        <w:t>（</w:t>
      </w:r>
      <w:r w:rsidR="002B73C2">
        <w:rPr>
          <w:rFonts w:ascii="ＭＳ 明朝" w:hAnsi="ＭＳ 明朝" w:hint="eastAsia"/>
        </w:rPr>
        <w:t>様式第１号</w:t>
      </w:r>
      <w:r>
        <w:rPr>
          <w:rFonts w:ascii="ＭＳ 明朝" w:hAnsi="ＭＳ 明朝" w:hint="eastAsia"/>
        </w:rPr>
        <w:t>）</w:t>
      </w:r>
    </w:p>
    <w:p w14:paraId="0F579EB6" w14:textId="77777777" w:rsidR="00976C61" w:rsidRDefault="00976C61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26"/>
          <w:szCs w:val="26"/>
        </w:rPr>
        <w:t>仕様等に対する質問・回答書</w:t>
      </w:r>
    </w:p>
    <w:p w14:paraId="2F706836" w14:textId="77777777" w:rsidR="00976C61" w:rsidRDefault="00976C61">
      <w:pPr>
        <w:pStyle w:val="a3"/>
        <w:rPr>
          <w:spacing w:val="0"/>
        </w:rPr>
      </w:pPr>
    </w:p>
    <w:p w14:paraId="065AAD06" w14:textId="77777777" w:rsidR="00150225" w:rsidRDefault="00150225" w:rsidP="00150225">
      <w:pPr>
        <w:pStyle w:val="a3"/>
        <w:ind w:rightChars="202" w:right="436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　　年　　月　　日</w:t>
      </w:r>
    </w:p>
    <w:p w14:paraId="5FAC64A4" w14:textId="77777777" w:rsidR="002B73C2" w:rsidRDefault="002B73C2" w:rsidP="002B73C2">
      <w:pPr>
        <w:pStyle w:val="a3"/>
        <w:ind w:firstLineChars="200" w:firstLine="428"/>
        <w:rPr>
          <w:rFonts w:ascii="ＭＳ 明朝" w:hAnsi="ＭＳ 明朝"/>
        </w:rPr>
      </w:pPr>
      <w:r>
        <w:rPr>
          <w:rFonts w:ascii="ＭＳ 明朝" w:hAnsi="ＭＳ 明朝" w:hint="eastAsia"/>
        </w:rPr>
        <w:t>（契約担当職員）</w:t>
      </w:r>
    </w:p>
    <w:p w14:paraId="739DE0E2" w14:textId="77777777" w:rsidR="00976C61" w:rsidRPr="002B73C2" w:rsidRDefault="006720E8" w:rsidP="002B73C2">
      <w:pPr>
        <w:pStyle w:val="a3"/>
        <w:ind w:firstLineChars="500" w:firstLine="107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E420A8">
        <w:rPr>
          <w:rFonts w:ascii="ＭＳ 明朝" w:hAnsi="ＭＳ 明朝" w:hint="eastAsia"/>
        </w:rPr>
        <w:t xml:space="preserve">　　　　　</w:t>
      </w:r>
      <w:r>
        <w:rPr>
          <w:rFonts w:ascii="ＭＳ 明朝" w:hAnsi="ＭＳ 明朝" w:hint="eastAsia"/>
        </w:rPr>
        <w:t xml:space="preserve">　　</w:t>
      </w:r>
      <w:r w:rsidR="00976C61">
        <w:rPr>
          <w:rFonts w:ascii="ＭＳ 明朝" w:hAnsi="ＭＳ 明朝" w:hint="eastAsia"/>
        </w:rPr>
        <w:t>殿</w:t>
      </w:r>
    </w:p>
    <w:p w14:paraId="0AC9413B" w14:textId="77777777" w:rsidR="00976C61" w:rsidRDefault="00976C61">
      <w:pPr>
        <w:pStyle w:val="a3"/>
        <w:rPr>
          <w:spacing w:val="0"/>
        </w:rPr>
      </w:pPr>
    </w:p>
    <w:p w14:paraId="65D8231D" w14:textId="77777777" w:rsidR="00150225" w:rsidRDefault="00150225" w:rsidP="00150225">
      <w:pPr>
        <w:pStyle w:val="a3"/>
        <w:ind w:leftChars="1755" w:left="3790"/>
        <w:rPr>
          <w:spacing w:val="0"/>
        </w:rPr>
      </w:pPr>
      <w:r w:rsidRPr="00ED0DF8">
        <w:rPr>
          <w:rFonts w:ascii="ＭＳ 明朝" w:hAnsi="ＭＳ 明朝" w:hint="eastAsia"/>
          <w:spacing w:val="150"/>
          <w:fitText w:val="1260" w:id="175798274"/>
        </w:rPr>
        <w:t>所在</w:t>
      </w:r>
      <w:r w:rsidRPr="00ED0DF8">
        <w:rPr>
          <w:rFonts w:ascii="ＭＳ 明朝" w:hAnsi="ＭＳ 明朝" w:hint="eastAsia"/>
          <w:spacing w:val="15"/>
          <w:fitText w:val="1260" w:id="175798274"/>
        </w:rPr>
        <w:t>地</w:t>
      </w:r>
    </w:p>
    <w:p w14:paraId="2FC7EF98" w14:textId="77777777" w:rsidR="00150225" w:rsidRPr="00150225" w:rsidRDefault="00150225" w:rsidP="00150225">
      <w:pPr>
        <w:pStyle w:val="a3"/>
        <w:ind w:leftChars="1755" w:left="3790"/>
        <w:rPr>
          <w:rFonts w:ascii="ＭＳ 明朝" w:hAnsi="ＭＳ 明朝"/>
        </w:rPr>
      </w:pPr>
      <w:r>
        <w:rPr>
          <w:rFonts w:ascii="ＭＳ 明朝" w:hAnsi="ＭＳ 明朝" w:hint="eastAsia"/>
        </w:rPr>
        <w:t>商号又は名称</w:t>
      </w:r>
    </w:p>
    <w:p w14:paraId="243F6ED1" w14:textId="77777777" w:rsidR="00150225" w:rsidRPr="00150225" w:rsidRDefault="00150225" w:rsidP="00150225">
      <w:pPr>
        <w:pStyle w:val="a3"/>
        <w:ind w:leftChars="1755" w:left="3790"/>
        <w:rPr>
          <w:rFonts w:ascii="ＭＳ 明朝" w:hAnsi="ＭＳ 明朝"/>
        </w:rPr>
      </w:pPr>
      <w:r w:rsidRPr="00ED0DF8">
        <w:rPr>
          <w:rFonts w:ascii="ＭＳ 明朝" w:hAnsi="ＭＳ 明朝" w:hint="eastAsia"/>
          <w:spacing w:val="60"/>
          <w:fitText w:val="1260" w:id="175798273"/>
        </w:rPr>
        <w:t>職・氏</w:t>
      </w:r>
      <w:r w:rsidRPr="00ED0DF8">
        <w:rPr>
          <w:rFonts w:ascii="ＭＳ 明朝" w:hAnsi="ＭＳ 明朝" w:hint="eastAsia"/>
          <w:spacing w:val="30"/>
          <w:fitText w:val="1260" w:id="175798273"/>
        </w:rPr>
        <w:t>名</w:t>
      </w:r>
    </w:p>
    <w:p w14:paraId="308AFE2D" w14:textId="77777777" w:rsidR="00150225" w:rsidRPr="00150225" w:rsidRDefault="00150225" w:rsidP="00150225">
      <w:pPr>
        <w:pStyle w:val="a3"/>
        <w:ind w:leftChars="1822" w:left="3935"/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Pr="00150225">
        <w:rPr>
          <w:rFonts w:ascii="ＭＳ 明朝" w:hAnsi="ＭＳ 明朝" w:hint="eastAsia"/>
        </w:rPr>
        <w:t xml:space="preserve"> 電話番号</w:t>
      </w:r>
      <w:r>
        <w:rPr>
          <w:rFonts w:ascii="ＭＳ 明朝" w:hAnsi="ＭＳ 明朝" w:hint="eastAsia"/>
        </w:rPr>
        <w:t xml:space="preserve">　　　　　　　　　　　　　　　）</w:t>
      </w:r>
    </w:p>
    <w:p w14:paraId="5F45CB4E" w14:textId="77777777" w:rsidR="00150225" w:rsidRPr="00150225" w:rsidRDefault="00150225" w:rsidP="00150225">
      <w:pPr>
        <w:pStyle w:val="a3"/>
        <w:ind w:leftChars="1822" w:left="3935"/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Pr="00150225">
        <w:rPr>
          <w:rFonts w:ascii="ＭＳ 明朝" w:hAnsi="ＭＳ 明朝" w:hint="eastAsia"/>
        </w:rPr>
        <w:t xml:space="preserve"> </w:t>
      </w:r>
      <w:r w:rsidR="002B73C2" w:rsidRPr="00ED0DF8">
        <w:rPr>
          <w:rFonts w:ascii="ＭＳ 明朝" w:hAnsi="ＭＳ 明朝" w:hint="eastAsia"/>
          <w:spacing w:val="15"/>
          <w:fitText w:val="840" w:id="-882237952"/>
        </w:rPr>
        <w:t>FAX</w:t>
      </w:r>
      <w:r w:rsidRPr="00ED0DF8">
        <w:rPr>
          <w:rFonts w:ascii="ＭＳ 明朝" w:hAnsi="ＭＳ 明朝" w:hint="eastAsia"/>
          <w:spacing w:val="15"/>
          <w:fitText w:val="840" w:id="-882237952"/>
        </w:rPr>
        <w:t>番号</w:t>
      </w:r>
      <w:r>
        <w:rPr>
          <w:rFonts w:ascii="ＭＳ 明朝" w:hAnsi="ＭＳ 明朝" w:hint="eastAsia"/>
        </w:rPr>
        <w:t xml:space="preserve">　　　　　　　　　　　　　　　）</w:t>
      </w:r>
    </w:p>
    <w:p w14:paraId="139549B4" w14:textId="77777777" w:rsidR="00976C61" w:rsidRPr="00150225" w:rsidRDefault="00976C61">
      <w:pPr>
        <w:pStyle w:val="a3"/>
        <w:rPr>
          <w:spacing w:val="0"/>
        </w:rPr>
      </w:pPr>
    </w:p>
    <w:p w14:paraId="6139341D" w14:textId="77777777" w:rsidR="00976C61" w:rsidRDefault="00976C61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                                   </w:t>
      </w:r>
    </w:p>
    <w:p w14:paraId="6A911F70" w14:textId="66612DD9" w:rsidR="00976C61" w:rsidRDefault="00976C61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（</w:t>
      </w:r>
      <w:r w:rsidR="00ED0DF8">
        <w:rPr>
          <w:rFonts w:ascii="ＭＳ 明朝" w:hAnsi="ＭＳ 明朝" w:hint="eastAsia"/>
        </w:rPr>
        <w:t>借入</w:t>
      </w:r>
      <w:r>
        <w:rPr>
          <w:rFonts w:ascii="ＭＳ 明朝" w:hAnsi="ＭＳ 明朝" w:hint="eastAsia"/>
        </w:rPr>
        <w:t>物品等の名称、規格及び数量）</w:t>
      </w:r>
    </w:p>
    <w:p w14:paraId="5C7002E6" w14:textId="77777777" w:rsidR="00976C61" w:rsidRDefault="00976C61">
      <w:pPr>
        <w:pStyle w:val="a3"/>
        <w:rPr>
          <w:spacing w:val="0"/>
        </w:rPr>
      </w:pPr>
    </w:p>
    <w:tbl>
      <w:tblPr>
        <w:tblW w:w="0" w:type="auto"/>
        <w:jc w:val="center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16"/>
        <w:gridCol w:w="8216"/>
      </w:tblGrid>
      <w:tr w:rsidR="00976C61" w:rsidRPr="00DF7A38" w14:paraId="4D2FDEC4" w14:textId="77777777" w:rsidTr="004A677D">
        <w:trPr>
          <w:trHeight w:hRule="exact" w:val="3580"/>
          <w:jc w:val="center"/>
        </w:trPr>
        <w:tc>
          <w:tcPr>
            <w:tcW w:w="41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02C0B05" w14:textId="77777777" w:rsidR="00976C61" w:rsidRDefault="00976C61">
            <w:pPr>
              <w:pStyle w:val="a3"/>
              <w:spacing w:before="105"/>
              <w:rPr>
                <w:spacing w:val="0"/>
              </w:rPr>
            </w:pPr>
          </w:p>
          <w:p w14:paraId="44AF9403" w14:textId="77777777" w:rsidR="00976C61" w:rsidRDefault="00976C61">
            <w:pPr>
              <w:pStyle w:val="a3"/>
              <w:spacing w:line="615" w:lineRule="exact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質</w:t>
            </w:r>
          </w:p>
          <w:p w14:paraId="1ECDFEB9" w14:textId="77777777" w:rsidR="00976C61" w:rsidRDefault="00976C61">
            <w:pPr>
              <w:pStyle w:val="a3"/>
              <w:rPr>
                <w:spacing w:val="0"/>
              </w:rPr>
            </w:pPr>
          </w:p>
          <w:p w14:paraId="5FB1CB8F" w14:textId="77777777" w:rsidR="00976C61" w:rsidRDefault="00976C61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問</w:t>
            </w:r>
          </w:p>
          <w:p w14:paraId="42DB0A4F" w14:textId="77777777" w:rsidR="00976C61" w:rsidRDefault="00976C61">
            <w:pPr>
              <w:pStyle w:val="a3"/>
              <w:rPr>
                <w:spacing w:val="0"/>
              </w:rPr>
            </w:pPr>
          </w:p>
          <w:p w14:paraId="68275EF9" w14:textId="77777777" w:rsidR="00976C61" w:rsidRDefault="00976C61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事</w:t>
            </w:r>
          </w:p>
          <w:p w14:paraId="49737456" w14:textId="77777777" w:rsidR="00976C61" w:rsidRDefault="00976C61">
            <w:pPr>
              <w:pStyle w:val="a3"/>
              <w:rPr>
                <w:spacing w:val="0"/>
              </w:rPr>
            </w:pPr>
          </w:p>
          <w:p w14:paraId="6D42E713" w14:textId="77777777" w:rsidR="00976C61" w:rsidRDefault="00976C61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項</w:t>
            </w:r>
          </w:p>
        </w:tc>
        <w:tc>
          <w:tcPr>
            <w:tcW w:w="821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AA7A9F5" w14:textId="77777777" w:rsidR="00976C61" w:rsidRDefault="00976C61">
            <w:pPr>
              <w:pStyle w:val="a3"/>
              <w:rPr>
                <w:spacing w:val="0"/>
              </w:rPr>
            </w:pPr>
          </w:p>
        </w:tc>
      </w:tr>
      <w:tr w:rsidR="00976C61" w:rsidRPr="00DF7A38" w14:paraId="3E579CB8" w14:textId="77777777" w:rsidTr="004A677D">
        <w:trPr>
          <w:trHeight w:hRule="exact" w:val="3700"/>
          <w:jc w:val="center"/>
        </w:trPr>
        <w:tc>
          <w:tcPr>
            <w:tcW w:w="41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081D8F9" w14:textId="77777777" w:rsidR="00976C61" w:rsidRDefault="00976C61">
            <w:pPr>
              <w:pStyle w:val="a3"/>
              <w:spacing w:before="105"/>
              <w:rPr>
                <w:spacing w:val="0"/>
              </w:rPr>
            </w:pPr>
          </w:p>
          <w:p w14:paraId="506DA525" w14:textId="77777777" w:rsidR="00976C61" w:rsidRDefault="00976C61">
            <w:pPr>
              <w:pStyle w:val="a3"/>
              <w:spacing w:line="615" w:lineRule="exact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回</w:t>
            </w:r>
          </w:p>
          <w:p w14:paraId="19654A5F" w14:textId="77777777" w:rsidR="00976C61" w:rsidRDefault="00976C61">
            <w:pPr>
              <w:pStyle w:val="a3"/>
              <w:rPr>
                <w:spacing w:val="0"/>
              </w:rPr>
            </w:pPr>
          </w:p>
          <w:p w14:paraId="5DE2CE64" w14:textId="77777777" w:rsidR="00976C61" w:rsidRDefault="00976C61">
            <w:pPr>
              <w:pStyle w:val="a3"/>
              <w:rPr>
                <w:spacing w:val="0"/>
              </w:rPr>
            </w:pPr>
          </w:p>
          <w:p w14:paraId="6114AECA" w14:textId="77777777" w:rsidR="00976C61" w:rsidRDefault="00976C61">
            <w:pPr>
              <w:pStyle w:val="a3"/>
              <w:rPr>
                <w:spacing w:val="0"/>
              </w:rPr>
            </w:pPr>
          </w:p>
          <w:p w14:paraId="71825AC4" w14:textId="77777777" w:rsidR="00976C61" w:rsidRDefault="00976C61">
            <w:pPr>
              <w:pStyle w:val="a3"/>
              <w:rPr>
                <w:spacing w:val="0"/>
              </w:rPr>
            </w:pPr>
          </w:p>
          <w:p w14:paraId="30E0F3CF" w14:textId="77777777" w:rsidR="00976C61" w:rsidRDefault="00976C61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</w:rPr>
              <w:t>答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40F62789" w14:textId="77777777" w:rsidR="00976C61" w:rsidRDefault="00976C61">
            <w:pPr>
              <w:pStyle w:val="a3"/>
              <w:rPr>
                <w:spacing w:val="0"/>
              </w:rPr>
            </w:pPr>
          </w:p>
        </w:tc>
      </w:tr>
    </w:tbl>
    <w:p w14:paraId="1BDFDDF6" w14:textId="198FC678" w:rsidR="00976C61" w:rsidRDefault="00D23C3C" w:rsidP="001378B8">
      <w:pPr>
        <w:pStyle w:val="a3"/>
        <w:autoSpaceDE/>
        <w:autoSpaceDN/>
        <w:adjustRightInd/>
        <w:ind w:right="912"/>
        <w:rPr>
          <w:rFonts w:ascii="ＭＳ 明朝" w:hAnsi="ＭＳ 明朝"/>
          <w:sz w:val="22"/>
          <w:szCs w:val="22"/>
        </w:rPr>
      </w:pPr>
      <w:r>
        <w:rPr>
          <w:rFonts w:ascii="ＭＳ 明朝" w:hAnsi="ＭＳ 明朝"/>
        </w:rPr>
        <w:br w:type="page"/>
      </w:r>
    </w:p>
    <w:sectPr w:rsidR="00976C61" w:rsidSect="001378B8">
      <w:pgSz w:w="11906" w:h="16838"/>
      <w:pgMar w:top="1418" w:right="1418" w:bottom="1135" w:left="1418" w:header="720" w:footer="720" w:gutter="0"/>
      <w:cols w:space="720"/>
      <w:noEndnote/>
      <w:docGrid w:type="linesAndChars" w:linePitch="286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58376" w14:textId="77777777" w:rsidR="00643EAF" w:rsidRDefault="00643EAF" w:rsidP="00EA7206">
      <w:r>
        <w:separator/>
      </w:r>
    </w:p>
  </w:endnote>
  <w:endnote w:type="continuationSeparator" w:id="0">
    <w:p w14:paraId="09B2471C" w14:textId="77777777" w:rsidR="00643EAF" w:rsidRDefault="00643EAF" w:rsidP="00EA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9891D" w14:textId="77777777" w:rsidR="00643EAF" w:rsidRDefault="00643EAF" w:rsidP="00EA7206">
      <w:r>
        <w:separator/>
      </w:r>
    </w:p>
  </w:footnote>
  <w:footnote w:type="continuationSeparator" w:id="0">
    <w:p w14:paraId="75ED751F" w14:textId="77777777" w:rsidR="00643EAF" w:rsidRDefault="00643EAF" w:rsidP="00EA7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3F95"/>
    <w:multiLevelType w:val="hybridMultilevel"/>
    <w:tmpl w:val="28301648"/>
    <w:lvl w:ilvl="0" w:tplc="FA2C3762">
      <w:numFmt w:val="bullet"/>
      <w:lvlText w:val="※"/>
      <w:lvlJc w:val="left"/>
      <w:pPr>
        <w:ind w:left="468" w:hanging="36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" w15:restartNumberingAfterBreak="0">
    <w:nsid w:val="1D1025C4"/>
    <w:multiLevelType w:val="hybridMultilevel"/>
    <w:tmpl w:val="78722AD2"/>
    <w:lvl w:ilvl="0" w:tplc="6FA2124E">
      <w:start w:val="1"/>
      <w:numFmt w:val="decimalEnclosedCircle"/>
      <w:lvlText w:val="%1"/>
      <w:lvlJc w:val="left"/>
      <w:pPr>
        <w:ind w:left="7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719" w:hanging="440"/>
      </w:pPr>
    </w:lvl>
    <w:lvl w:ilvl="3" w:tplc="0409000F" w:tentative="1">
      <w:start w:val="1"/>
      <w:numFmt w:val="decimal"/>
      <w:lvlText w:val="%4."/>
      <w:lvlJc w:val="left"/>
      <w:pPr>
        <w:ind w:left="2159" w:hanging="440"/>
      </w:pPr>
    </w:lvl>
    <w:lvl w:ilvl="4" w:tplc="04090017" w:tentative="1">
      <w:start w:val="1"/>
      <w:numFmt w:val="aiueoFullWidth"/>
      <w:lvlText w:val="(%5)"/>
      <w:lvlJc w:val="left"/>
      <w:pPr>
        <w:ind w:left="2599" w:hanging="440"/>
      </w:pPr>
    </w:lvl>
    <w:lvl w:ilvl="5" w:tplc="04090011" w:tentative="1">
      <w:start w:val="1"/>
      <w:numFmt w:val="decimalEnclosedCircle"/>
      <w:lvlText w:val="%6"/>
      <w:lvlJc w:val="left"/>
      <w:pPr>
        <w:ind w:left="3039" w:hanging="440"/>
      </w:pPr>
    </w:lvl>
    <w:lvl w:ilvl="6" w:tplc="0409000F" w:tentative="1">
      <w:start w:val="1"/>
      <w:numFmt w:val="decimal"/>
      <w:lvlText w:val="%7."/>
      <w:lvlJc w:val="left"/>
      <w:pPr>
        <w:ind w:left="3479" w:hanging="440"/>
      </w:pPr>
    </w:lvl>
    <w:lvl w:ilvl="7" w:tplc="04090017" w:tentative="1">
      <w:start w:val="1"/>
      <w:numFmt w:val="aiueoFullWidth"/>
      <w:lvlText w:val="(%8)"/>
      <w:lvlJc w:val="left"/>
      <w:pPr>
        <w:ind w:left="39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359" w:hanging="440"/>
      </w:pPr>
    </w:lvl>
  </w:abstractNum>
  <w:abstractNum w:abstractNumId="2" w15:restartNumberingAfterBreak="0">
    <w:nsid w:val="210B5145"/>
    <w:multiLevelType w:val="hybridMultilevel"/>
    <w:tmpl w:val="7D8E2BBE"/>
    <w:lvl w:ilvl="0" w:tplc="90325BF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D55D31"/>
    <w:multiLevelType w:val="hybridMultilevel"/>
    <w:tmpl w:val="0A3AA63C"/>
    <w:lvl w:ilvl="0" w:tplc="80328724">
      <w:numFmt w:val="bullet"/>
      <w:lvlText w:val="※"/>
      <w:lvlJc w:val="left"/>
      <w:pPr>
        <w:ind w:left="568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8" w:hanging="420"/>
      </w:pPr>
      <w:rPr>
        <w:rFonts w:ascii="Wingdings" w:hAnsi="Wingdings" w:hint="default"/>
      </w:rPr>
    </w:lvl>
  </w:abstractNum>
  <w:abstractNum w:abstractNumId="4" w15:restartNumberingAfterBreak="0">
    <w:nsid w:val="4E1B28C3"/>
    <w:multiLevelType w:val="hybridMultilevel"/>
    <w:tmpl w:val="11F06148"/>
    <w:lvl w:ilvl="0" w:tplc="531E32CC">
      <w:numFmt w:val="bullet"/>
      <w:lvlText w:val="※"/>
      <w:lvlJc w:val="left"/>
      <w:pPr>
        <w:ind w:left="568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8" w:hanging="420"/>
      </w:pPr>
      <w:rPr>
        <w:rFonts w:ascii="Wingdings" w:hAnsi="Wingdings" w:hint="default"/>
      </w:rPr>
    </w:lvl>
  </w:abstractNum>
  <w:abstractNum w:abstractNumId="5" w15:restartNumberingAfterBreak="0">
    <w:nsid w:val="510B5F02"/>
    <w:multiLevelType w:val="hybridMultilevel"/>
    <w:tmpl w:val="D7CC45F4"/>
    <w:lvl w:ilvl="0" w:tplc="34F4FDDE">
      <w:numFmt w:val="bullet"/>
      <w:lvlText w:val="※"/>
      <w:lvlJc w:val="left"/>
      <w:pPr>
        <w:ind w:left="468" w:hanging="36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6" w15:restartNumberingAfterBreak="0">
    <w:nsid w:val="53EA0AFB"/>
    <w:multiLevelType w:val="hybridMultilevel"/>
    <w:tmpl w:val="01A4415C"/>
    <w:lvl w:ilvl="0" w:tplc="27A2D45A">
      <w:start w:val="1"/>
      <w:numFmt w:val="decimalEnclosedCircle"/>
      <w:lvlText w:val="%1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7" w:tentative="1">
      <w:start w:val="1"/>
      <w:numFmt w:val="aiueoFullWidth"/>
      <w:lvlText w:val="(%5)"/>
      <w:lvlJc w:val="left"/>
      <w:pPr>
        <w:ind w:left="24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7" w:tentative="1">
      <w:start w:val="1"/>
      <w:numFmt w:val="aiueoFullWidth"/>
      <w:lvlText w:val="(%8)"/>
      <w:lvlJc w:val="left"/>
      <w:pPr>
        <w:ind w:left="37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0" w:hanging="440"/>
      </w:pPr>
    </w:lvl>
  </w:abstractNum>
  <w:abstractNum w:abstractNumId="7" w15:restartNumberingAfterBreak="0">
    <w:nsid w:val="753A0DAF"/>
    <w:multiLevelType w:val="hybridMultilevel"/>
    <w:tmpl w:val="8892C9CE"/>
    <w:lvl w:ilvl="0" w:tplc="61128DCE">
      <w:numFmt w:val="bullet"/>
      <w:lvlText w:val="※"/>
      <w:lvlJc w:val="left"/>
      <w:pPr>
        <w:ind w:left="-2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45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9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1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5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7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97" w:hanging="420"/>
      </w:pPr>
      <w:rPr>
        <w:rFonts w:ascii="Wingdings" w:hAnsi="Wingdings" w:hint="default"/>
      </w:rPr>
    </w:lvl>
  </w:abstractNum>
  <w:num w:numId="1" w16cid:durableId="1755589723">
    <w:abstractNumId w:val="4"/>
  </w:num>
  <w:num w:numId="2" w16cid:durableId="2126340552">
    <w:abstractNumId w:val="3"/>
  </w:num>
  <w:num w:numId="3" w16cid:durableId="700319826">
    <w:abstractNumId w:val="7"/>
  </w:num>
  <w:num w:numId="4" w16cid:durableId="257637274">
    <w:abstractNumId w:val="0"/>
  </w:num>
  <w:num w:numId="5" w16cid:durableId="1132285367">
    <w:abstractNumId w:val="2"/>
  </w:num>
  <w:num w:numId="6" w16cid:durableId="840507677">
    <w:abstractNumId w:val="5"/>
  </w:num>
  <w:num w:numId="7" w16cid:durableId="1030687821">
    <w:abstractNumId w:val="6"/>
  </w:num>
  <w:num w:numId="8" w16cid:durableId="1169248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defaultTabStop w:val="720"/>
  <w:drawingGridHorizontalSpacing w:val="108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C61"/>
    <w:rsid w:val="00001F94"/>
    <w:rsid w:val="000248D2"/>
    <w:rsid w:val="00036AF8"/>
    <w:rsid w:val="0007636D"/>
    <w:rsid w:val="000D0F6E"/>
    <w:rsid w:val="000E56BE"/>
    <w:rsid w:val="00126331"/>
    <w:rsid w:val="001378B8"/>
    <w:rsid w:val="00140CE4"/>
    <w:rsid w:val="00141103"/>
    <w:rsid w:val="001440CB"/>
    <w:rsid w:val="00146636"/>
    <w:rsid w:val="00146CD1"/>
    <w:rsid w:val="00150225"/>
    <w:rsid w:val="00152B8D"/>
    <w:rsid w:val="00161FF3"/>
    <w:rsid w:val="0017025E"/>
    <w:rsid w:val="001732C2"/>
    <w:rsid w:val="00184CF9"/>
    <w:rsid w:val="001910E7"/>
    <w:rsid w:val="001A4381"/>
    <w:rsid w:val="001E0380"/>
    <w:rsid w:val="001E1828"/>
    <w:rsid w:val="001E3BA2"/>
    <w:rsid w:val="001F5B20"/>
    <w:rsid w:val="001F7F8F"/>
    <w:rsid w:val="002042B7"/>
    <w:rsid w:val="00205998"/>
    <w:rsid w:val="00247806"/>
    <w:rsid w:val="002625EE"/>
    <w:rsid w:val="00267377"/>
    <w:rsid w:val="00274669"/>
    <w:rsid w:val="00293D79"/>
    <w:rsid w:val="002A2CE5"/>
    <w:rsid w:val="002B1C97"/>
    <w:rsid w:val="002B73C2"/>
    <w:rsid w:val="002C2D3C"/>
    <w:rsid w:val="002C5FD0"/>
    <w:rsid w:val="002D26C7"/>
    <w:rsid w:val="002D57D2"/>
    <w:rsid w:val="002E6669"/>
    <w:rsid w:val="002F1AF6"/>
    <w:rsid w:val="002F397A"/>
    <w:rsid w:val="00332D22"/>
    <w:rsid w:val="00354A88"/>
    <w:rsid w:val="003646B0"/>
    <w:rsid w:val="00367183"/>
    <w:rsid w:val="0038106B"/>
    <w:rsid w:val="00381DA4"/>
    <w:rsid w:val="0038735C"/>
    <w:rsid w:val="003931EF"/>
    <w:rsid w:val="0039517F"/>
    <w:rsid w:val="003A1A03"/>
    <w:rsid w:val="003A2F40"/>
    <w:rsid w:val="003B0CE7"/>
    <w:rsid w:val="003B7073"/>
    <w:rsid w:val="003C5768"/>
    <w:rsid w:val="003C5E0B"/>
    <w:rsid w:val="003F6401"/>
    <w:rsid w:val="00405C30"/>
    <w:rsid w:val="0041404B"/>
    <w:rsid w:val="00422C80"/>
    <w:rsid w:val="00427313"/>
    <w:rsid w:val="00434F77"/>
    <w:rsid w:val="00451CA2"/>
    <w:rsid w:val="004608D4"/>
    <w:rsid w:val="00476B2A"/>
    <w:rsid w:val="00482517"/>
    <w:rsid w:val="004871AD"/>
    <w:rsid w:val="004910E2"/>
    <w:rsid w:val="0049476B"/>
    <w:rsid w:val="004A677D"/>
    <w:rsid w:val="004A6CE4"/>
    <w:rsid w:val="004A6E7D"/>
    <w:rsid w:val="004C2B6B"/>
    <w:rsid w:val="004E7453"/>
    <w:rsid w:val="004F443D"/>
    <w:rsid w:val="00506189"/>
    <w:rsid w:val="0052373A"/>
    <w:rsid w:val="00547C9B"/>
    <w:rsid w:val="00552258"/>
    <w:rsid w:val="005538C1"/>
    <w:rsid w:val="005635CF"/>
    <w:rsid w:val="00566F0C"/>
    <w:rsid w:val="0057157D"/>
    <w:rsid w:val="00572287"/>
    <w:rsid w:val="0058108A"/>
    <w:rsid w:val="005847BA"/>
    <w:rsid w:val="005A0ADC"/>
    <w:rsid w:val="005B2031"/>
    <w:rsid w:val="005B2838"/>
    <w:rsid w:val="005C65B2"/>
    <w:rsid w:val="005D1D2C"/>
    <w:rsid w:val="005D3616"/>
    <w:rsid w:val="005D5E10"/>
    <w:rsid w:val="005E106B"/>
    <w:rsid w:val="005E3492"/>
    <w:rsid w:val="006155D3"/>
    <w:rsid w:val="00643EAF"/>
    <w:rsid w:val="006720E8"/>
    <w:rsid w:val="00672CE7"/>
    <w:rsid w:val="00673DB7"/>
    <w:rsid w:val="006941DD"/>
    <w:rsid w:val="00694DEC"/>
    <w:rsid w:val="006A1EE8"/>
    <w:rsid w:val="006A7A2B"/>
    <w:rsid w:val="006B0368"/>
    <w:rsid w:val="006E2F87"/>
    <w:rsid w:val="006F32BD"/>
    <w:rsid w:val="00702BAF"/>
    <w:rsid w:val="00703244"/>
    <w:rsid w:val="007111D2"/>
    <w:rsid w:val="007209B2"/>
    <w:rsid w:val="007236B8"/>
    <w:rsid w:val="00732D7D"/>
    <w:rsid w:val="007415F0"/>
    <w:rsid w:val="007561E7"/>
    <w:rsid w:val="007A15A0"/>
    <w:rsid w:val="007A3771"/>
    <w:rsid w:val="007B6EF6"/>
    <w:rsid w:val="007D39FD"/>
    <w:rsid w:val="007E46D4"/>
    <w:rsid w:val="007F06F8"/>
    <w:rsid w:val="00824CA0"/>
    <w:rsid w:val="00825ABC"/>
    <w:rsid w:val="0085415B"/>
    <w:rsid w:val="0088002B"/>
    <w:rsid w:val="008910B2"/>
    <w:rsid w:val="00895A3D"/>
    <w:rsid w:val="008A2BC7"/>
    <w:rsid w:val="008D70DF"/>
    <w:rsid w:val="008E009A"/>
    <w:rsid w:val="008F1F1A"/>
    <w:rsid w:val="008F5B72"/>
    <w:rsid w:val="00900071"/>
    <w:rsid w:val="0090318C"/>
    <w:rsid w:val="009116E7"/>
    <w:rsid w:val="00944723"/>
    <w:rsid w:val="00976851"/>
    <w:rsid w:val="00976C61"/>
    <w:rsid w:val="009A6D75"/>
    <w:rsid w:val="009E0FF7"/>
    <w:rsid w:val="009E1BE5"/>
    <w:rsid w:val="009E6DC8"/>
    <w:rsid w:val="00A166F2"/>
    <w:rsid w:val="00A3174A"/>
    <w:rsid w:val="00A37F8F"/>
    <w:rsid w:val="00A42F05"/>
    <w:rsid w:val="00A566FF"/>
    <w:rsid w:val="00A65986"/>
    <w:rsid w:val="00A85189"/>
    <w:rsid w:val="00AB185A"/>
    <w:rsid w:val="00AB425D"/>
    <w:rsid w:val="00AD1270"/>
    <w:rsid w:val="00B03FB0"/>
    <w:rsid w:val="00B060DB"/>
    <w:rsid w:val="00B11C4B"/>
    <w:rsid w:val="00B14095"/>
    <w:rsid w:val="00B26559"/>
    <w:rsid w:val="00B36B3D"/>
    <w:rsid w:val="00B5179D"/>
    <w:rsid w:val="00B52464"/>
    <w:rsid w:val="00B57FEC"/>
    <w:rsid w:val="00B83D97"/>
    <w:rsid w:val="00B85D68"/>
    <w:rsid w:val="00B85E41"/>
    <w:rsid w:val="00BD4D7C"/>
    <w:rsid w:val="00BD6C11"/>
    <w:rsid w:val="00BE1673"/>
    <w:rsid w:val="00BE7407"/>
    <w:rsid w:val="00BF0E80"/>
    <w:rsid w:val="00BF3483"/>
    <w:rsid w:val="00C0421C"/>
    <w:rsid w:val="00C25E13"/>
    <w:rsid w:val="00C26907"/>
    <w:rsid w:val="00C40C0C"/>
    <w:rsid w:val="00C41F93"/>
    <w:rsid w:val="00C63E3D"/>
    <w:rsid w:val="00CA1D74"/>
    <w:rsid w:val="00CC63BD"/>
    <w:rsid w:val="00CD7624"/>
    <w:rsid w:val="00CE7FE0"/>
    <w:rsid w:val="00D02DCC"/>
    <w:rsid w:val="00D14D7B"/>
    <w:rsid w:val="00D2355A"/>
    <w:rsid w:val="00D23930"/>
    <w:rsid w:val="00D23C3C"/>
    <w:rsid w:val="00D32357"/>
    <w:rsid w:val="00D35CDC"/>
    <w:rsid w:val="00D4211E"/>
    <w:rsid w:val="00D60CC1"/>
    <w:rsid w:val="00DB10F4"/>
    <w:rsid w:val="00DC1A0A"/>
    <w:rsid w:val="00DC7BDD"/>
    <w:rsid w:val="00DD3446"/>
    <w:rsid w:val="00DE1AFC"/>
    <w:rsid w:val="00DF094C"/>
    <w:rsid w:val="00DF2795"/>
    <w:rsid w:val="00DF6024"/>
    <w:rsid w:val="00DF7A38"/>
    <w:rsid w:val="00E010BB"/>
    <w:rsid w:val="00E072BB"/>
    <w:rsid w:val="00E21C29"/>
    <w:rsid w:val="00E22BD3"/>
    <w:rsid w:val="00E36273"/>
    <w:rsid w:val="00E420A8"/>
    <w:rsid w:val="00E4677D"/>
    <w:rsid w:val="00E5249E"/>
    <w:rsid w:val="00E700F1"/>
    <w:rsid w:val="00E97D10"/>
    <w:rsid w:val="00EA0498"/>
    <w:rsid w:val="00EA2812"/>
    <w:rsid w:val="00EA7206"/>
    <w:rsid w:val="00EB03E7"/>
    <w:rsid w:val="00EC424C"/>
    <w:rsid w:val="00ED0DF8"/>
    <w:rsid w:val="00ED1DCC"/>
    <w:rsid w:val="00EE6674"/>
    <w:rsid w:val="00F162F1"/>
    <w:rsid w:val="00F22ACA"/>
    <w:rsid w:val="00F52864"/>
    <w:rsid w:val="00F555D8"/>
    <w:rsid w:val="00F568DF"/>
    <w:rsid w:val="00F576D6"/>
    <w:rsid w:val="00F60A85"/>
    <w:rsid w:val="00F634C1"/>
    <w:rsid w:val="00F755B1"/>
    <w:rsid w:val="00F765C4"/>
    <w:rsid w:val="00F85A83"/>
    <w:rsid w:val="00F95668"/>
    <w:rsid w:val="00FA050B"/>
    <w:rsid w:val="00FD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E0FBA0"/>
  <w15:docId w15:val="{79AF063A-CDF8-4138-BBC7-A3A01340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6F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A166F2"/>
    <w:pPr>
      <w:widowControl w:val="0"/>
      <w:wordWrap w:val="0"/>
      <w:autoSpaceDE w:val="0"/>
      <w:autoSpaceDN w:val="0"/>
      <w:adjustRightInd w:val="0"/>
      <w:spacing w:line="360" w:lineRule="exact"/>
      <w:jc w:val="both"/>
    </w:pPr>
    <w:rPr>
      <w:rFonts w:cs="ＭＳ 明朝"/>
      <w:spacing w:val="-1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720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A7206"/>
  </w:style>
  <w:style w:type="paragraph" w:styleId="a6">
    <w:name w:val="footer"/>
    <w:basedOn w:val="a"/>
    <w:link w:val="a7"/>
    <w:uiPriority w:val="99"/>
    <w:unhideWhenUsed/>
    <w:rsid w:val="00EA720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A7206"/>
  </w:style>
  <w:style w:type="paragraph" w:customStyle="1" w:styleId="a8">
    <w:name w:val="標準(太郎文書スタイル)"/>
    <w:uiPriority w:val="99"/>
    <w:rsid w:val="002B73C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paragraph" w:styleId="a9">
    <w:name w:val="List Paragraph"/>
    <w:basedOn w:val="a"/>
    <w:uiPriority w:val="34"/>
    <w:qFormat/>
    <w:rsid w:val="004F443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6989;&#21209;&#12501;&#12449;&#12452;&#12523;\&#12497;&#12477;&#12467;&#12531;\&#65298;&#65298;&#24180;&#24230;&#38598;&#20013;\&#20837;&#26413;&#38306;&#20418;\&#25919;&#24220;&#35519;&#36948;&#65288;&#29992;&#24230;&#35506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16EFF-E500-4393-A989-244A6520F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大智　理穂子</cp:lastModifiedBy>
  <cp:revision>4</cp:revision>
  <cp:lastPrinted>2026-01-21T01:05:00Z</cp:lastPrinted>
  <dcterms:created xsi:type="dcterms:W3CDTF">2026-07-29T00:58:00Z</dcterms:created>
  <dcterms:modified xsi:type="dcterms:W3CDTF">2026-07-29T01:17:00Z</dcterms:modified>
</cp:coreProperties>
</file>